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99D1A" w14:textId="33D71BB7" w:rsidR="00BA00AB" w:rsidRDefault="006612D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WYKHAM</w:t>
      </w:r>
      <w:r>
        <w:rPr>
          <w:rFonts w:ascii="Times New Roman" w:hAnsi="Times New Roman" w:cs="Times New Roman"/>
          <w:sz w:val="24"/>
          <w:szCs w:val="24"/>
        </w:rPr>
        <w:t xml:space="preserve">      (fl.1416)</w:t>
      </w:r>
    </w:p>
    <w:p w14:paraId="5E4F03EF" w14:textId="1856DA78" w:rsidR="006612DB" w:rsidRDefault="006612D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07DD9F" w14:textId="63CE0728" w:rsidR="006612DB" w:rsidRDefault="006612D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EB48AF" w14:textId="118B17F4" w:rsidR="006612DB" w:rsidRDefault="006612DB" w:rsidP="006612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Nov.1416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He was appointed Sheriff of Hampshire.     (C.F.R. 1413-22 p.</w:t>
      </w:r>
      <w:r>
        <w:rPr>
          <w:rFonts w:ascii="Times New Roman" w:hAnsi="Times New Roman" w:cs="Times New Roman"/>
          <w:sz w:val="24"/>
          <w:szCs w:val="24"/>
        </w:rPr>
        <w:t>177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2B501FEB" w14:textId="77777777" w:rsidR="006612DB" w:rsidRDefault="006612DB" w:rsidP="006612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E532A5" w14:textId="77777777" w:rsidR="006612DB" w:rsidRDefault="006612DB" w:rsidP="006612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D4A73A" w14:textId="77777777" w:rsidR="006612DB" w:rsidRPr="00EB1323" w:rsidRDefault="006612DB" w:rsidP="006612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October 2021</w:t>
      </w:r>
    </w:p>
    <w:p w14:paraId="71F58709" w14:textId="13203A42" w:rsidR="006612DB" w:rsidRPr="006612DB" w:rsidRDefault="006612D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612DB" w:rsidRPr="006612D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C62E5" w14:textId="77777777" w:rsidR="006612DB" w:rsidRDefault="006612DB" w:rsidP="009139A6">
      <w:r>
        <w:separator/>
      </w:r>
    </w:p>
  </w:endnote>
  <w:endnote w:type="continuationSeparator" w:id="0">
    <w:p w14:paraId="508EC846" w14:textId="77777777" w:rsidR="006612DB" w:rsidRDefault="006612D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F053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42F3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6E92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CD83F" w14:textId="77777777" w:rsidR="006612DB" w:rsidRDefault="006612DB" w:rsidP="009139A6">
      <w:r>
        <w:separator/>
      </w:r>
    </w:p>
  </w:footnote>
  <w:footnote w:type="continuationSeparator" w:id="0">
    <w:p w14:paraId="5558CDE7" w14:textId="77777777" w:rsidR="006612DB" w:rsidRDefault="006612D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E854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FCA1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1E12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2DB"/>
    <w:rsid w:val="000666E0"/>
    <w:rsid w:val="002510B7"/>
    <w:rsid w:val="005C130B"/>
    <w:rsid w:val="006612D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08DB02"/>
  <w15:chartTrackingRefBased/>
  <w15:docId w15:val="{454518DD-15E0-4C0E-BF8E-E87E736BD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2021-10-28T10:00:00Z</dcterms:created>
  <dcterms:modified xsi:type="dcterms:W3CDTF">2021-10-28T10:00:00Z</dcterms:modified>
</cp:coreProperties>
</file>